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E28" w:rsidRPr="007C56B0" w:rsidRDefault="00061E28" w:rsidP="007C56B0">
      <w:pPr>
        <w:jc w:val="center"/>
        <w:rPr>
          <w:b/>
          <w:sz w:val="24"/>
          <w:szCs w:val="24"/>
        </w:rPr>
      </w:pPr>
      <w:r w:rsidRPr="00A5047E">
        <w:rPr>
          <w:b/>
          <w:sz w:val="24"/>
          <w:szCs w:val="24"/>
        </w:rPr>
        <w:t>DOM</w:t>
      </w:r>
      <w:r>
        <w:rPr>
          <w:b/>
          <w:sz w:val="24"/>
          <w:szCs w:val="24"/>
        </w:rPr>
        <w:t>ANDA AVVISO DI SELEZIONE PER L'INDIVIDUAZIONE</w:t>
      </w:r>
      <w:r w:rsidRPr="00A5047E">
        <w:rPr>
          <w:b/>
          <w:sz w:val="24"/>
          <w:szCs w:val="24"/>
        </w:rPr>
        <w:t xml:space="preserve"> DI </w:t>
      </w:r>
      <w:r>
        <w:rPr>
          <w:b/>
          <w:sz w:val="24"/>
          <w:szCs w:val="24"/>
        </w:rPr>
        <w:t xml:space="preserve">SOGGETTI PER ATTIVITA’ DI </w:t>
      </w:r>
      <w:r w:rsidRPr="00A5047E">
        <w:rPr>
          <w:b/>
          <w:sz w:val="24"/>
          <w:szCs w:val="24"/>
        </w:rPr>
        <w:t xml:space="preserve"> ASSISTENZA AD ANZIANI E PERSONE NON AUTOSUFFICIENTI</w:t>
      </w:r>
    </w:p>
    <w:p w:rsidR="00061E28" w:rsidRDefault="00061E28" w:rsidP="00BA0223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Al Comune di</w:t>
      </w:r>
    </w:p>
    <w:p w:rsidR="00061E28" w:rsidRPr="00A5047E" w:rsidRDefault="00061E28" w:rsidP="00BA0223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:rsidR="00061E28" w:rsidRPr="00A5047E" w:rsidRDefault="00061E28" w:rsidP="00BA0223">
      <w:pPr>
        <w:spacing w:after="0"/>
        <w:rPr>
          <w:sz w:val="24"/>
          <w:szCs w:val="24"/>
        </w:rPr>
      </w:pPr>
    </w:p>
    <w:p w:rsidR="00061E28" w:rsidRPr="00A5047E" w:rsidRDefault="00061E28" w:rsidP="003562D7">
      <w:pPr>
        <w:spacing w:after="0"/>
        <w:rPr>
          <w:sz w:val="24"/>
          <w:szCs w:val="24"/>
        </w:rPr>
      </w:pPr>
      <w:r>
        <w:rPr>
          <w:sz w:val="24"/>
          <w:szCs w:val="24"/>
        </w:rPr>
        <w:t>Il /</w:t>
      </w:r>
      <w:r w:rsidRPr="00A5047E">
        <w:rPr>
          <w:sz w:val="24"/>
          <w:szCs w:val="24"/>
        </w:rPr>
        <w:t>La sottoscritt</w:t>
      </w:r>
      <w:r>
        <w:rPr>
          <w:sz w:val="24"/>
          <w:szCs w:val="24"/>
        </w:rPr>
        <w:t>o/a</w:t>
      </w:r>
      <w:r w:rsidRPr="00A5047E">
        <w:rPr>
          <w:sz w:val="24"/>
          <w:szCs w:val="24"/>
        </w:rPr>
        <w:t>_________________________</w:t>
      </w:r>
      <w:r>
        <w:rPr>
          <w:sz w:val="24"/>
          <w:szCs w:val="24"/>
        </w:rPr>
        <w:t>__________</w:t>
      </w:r>
      <w:r w:rsidRPr="00A5047E">
        <w:rPr>
          <w:sz w:val="24"/>
          <w:szCs w:val="24"/>
        </w:rPr>
        <w:t xml:space="preserve">, nata a___________________Prov.____ il_______________, residente a </w:t>
      </w:r>
      <w:r>
        <w:rPr>
          <w:sz w:val="24"/>
          <w:szCs w:val="24"/>
        </w:rPr>
        <w:t xml:space="preserve">                                            </w:t>
      </w:r>
      <w:r w:rsidRPr="00A5047E">
        <w:rPr>
          <w:sz w:val="24"/>
          <w:szCs w:val="24"/>
        </w:rPr>
        <w:t>CZ),</w:t>
      </w:r>
      <w:r>
        <w:rPr>
          <w:sz w:val="24"/>
          <w:szCs w:val="24"/>
        </w:rPr>
        <w:t xml:space="preserve"> via _______________________n.______CAP_____</w:t>
      </w:r>
    </w:p>
    <w:p w:rsidR="00061E28" w:rsidRDefault="00061E28" w:rsidP="003562D7">
      <w:pPr>
        <w:spacing w:after="0"/>
        <w:jc w:val="center"/>
        <w:rPr>
          <w:b/>
          <w:sz w:val="24"/>
          <w:szCs w:val="24"/>
        </w:rPr>
      </w:pPr>
    </w:p>
    <w:p w:rsidR="00061E28" w:rsidRPr="00A5047E" w:rsidRDefault="00061E28" w:rsidP="00DE3C52">
      <w:pPr>
        <w:spacing w:after="0"/>
        <w:jc w:val="center"/>
        <w:outlineLvl w:val="0"/>
        <w:rPr>
          <w:b/>
          <w:sz w:val="24"/>
          <w:szCs w:val="24"/>
        </w:rPr>
      </w:pPr>
      <w:r w:rsidRPr="00A5047E">
        <w:rPr>
          <w:b/>
          <w:sz w:val="24"/>
          <w:szCs w:val="24"/>
        </w:rPr>
        <w:t>CHIEDE</w:t>
      </w:r>
    </w:p>
    <w:p w:rsidR="00061E28" w:rsidRPr="00A5047E" w:rsidRDefault="00061E28" w:rsidP="005D39F6">
      <w:pPr>
        <w:spacing w:after="0"/>
        <w:jc w:val="both"/>
        <w:rPr>
          <w:sz w:val="24"/>
          <w:szCs w:val="24"/>
        </w:rPr>
      </w:pPr>
      <w:r w:rsidRPr="00A5047E">
        <w:rPr>
          <w:sz w:val="24"/>
          <w:szCs w:val="24"/>
        </w:rPr>
        <w:t xml:space="preserve">di essere inclusa nella graduatoria finalizzata all'individuazione di donne  </w:t>
      </w:r>
      <w:r>
        <w:rPr>
          <w:sz w:val="24"/>
          <w:szCs w:val="24"/>
        </w:rPr>
        <w:t xml:space="preserve">di età compresa </w:t>
      </w:r>
      <w:r w:rsidRPr="00A5047E">
        <w:rPr>
          <w:sz w:val="24"/>
          <w:szCs w:val="24"/>
        </w:rPr>
        <w:t xml:space="preserve">tra i 18 ed i </w:t>
      </w:r>
      <w:r>
        <w:rPr>
          <w:sz w:val="24"/>
          <w:szCs w:val="24"/>
        </w:rPr>
        <w:t>55</w:t>
      </w:r>
      <w:r w:rsidRPr="00A5047E">
        <w:rPr>
          <w:sz w:val="24"/>
          <w:szCs w:val="24"/>
        </w:rPr>
        <w:t xml:space="preserve"> anni,</w:t>
      </w:r>
      <w:r>
        <w:rPr>
          <w:sz w:val="24"/>
          <w:szCs w:val="24"/>
        </w:rPr>
        <w:t xml:space="preserve">da utilizzare in </w:t>
      </w:r>
      <w:r w:rsidRPr="00A5047E">
        <w:rPr>
          <w:sz w:val="24"/>
          <w:szCs w:val="24"/>
        </w:rPr>
        <w:t xml:space="preserve">attività di assistenza domiciliare a persone non autosufficienti e ad anziani, </w:t>
      </w:r>
      <w:r>
        <w:rPr>
          <w:sz w:val="24"/>
          <w:szCs w:val="24"/>
        </w:rPr>
        <w:t xml:space="preserve"> a tal fine </w:t>
      </w:r>
      <w:r w:rsidRPr="00A5047E">
        <w:rPr>
          <w:sz w:val="24"/>
          <w:szCs w:val="24"/>
        </w:rPr>
        <w:t xml:space="preserve"> dichiara di appartenere alla seguente categoria di</w:t>
      </w:r>
    </w:p>
    <w:p w:rsidR="00061E28" w:rsidRPr="00A5047E" w:rsidRDefault="00061E28" w:rsidP="005D39F6">
      <w:pPr>
        <w:spacing w:after="0"/>
        <w:jc w:val="both"/>
        <w:rPr>
          <w:b/>
          <w:sz w:val="24"/>
          <w:szCs w:val="24"/>
        </w:rPr>
      </w:pPr>
      <w:r w:rsidRPr="00A5047E">
        <w:rPr>
          <w:sz w:val="24"/>
          <w:szCs w:val="24"/>
        </w:rPr>
        <w:t>soggetti (barrare la casella corrispondente):</w:t>
      </w:r>
    </w:p>
    <w:p w:rsidR="00061E28" w:rsidRPr="00A5047E" w:rsidRDefault="00061E28" w:rsidP="00EF00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 xml:space="preserve">Soggetti </w:t>
      </w:r>
      <w:r w:rsidRPr="00A5047E">
        <w:rPr>
          <w:rFonts w:cs="BookAntiqua"/>
          <w:sz w:val="24"/>
          <w:szCs w:val="24"/>
        </w:rPr>
        <w:t xml:space="preserve"> con </w:t>
      </w:r>
      <w:r>
        <w:rPr>
          <w:rFonts w:cs="BookAntiqua"/>
          <w:sz w:val="24"/>
          <w:szCs w:val="24"/>
        </w:rPr>
        <w:t xml:space="preserve">coniuge </w:t>
      </w:r>
      <w:r w:rsidRPr="00A5047E">
        <w:rPr>
          <w:rFonts w:cs="BookAntiqua"/>
          <w:sz w:val="24"/>
          <w:szCs w:val="24"/>
        </w:rPr>
        <w:t xml:space="preserve"> detenuti e figli a carico</w:t>
      </w:r>
    </w:p>
    <w:p w:rsidR="00061E28" w:rsidRPr="00A5047E" w:rsidRDefault="00061E28" w:rsidP="00EF00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 xml:space="preserve"> </w:t>
      </w:r>
      <w:r w:rsidRPr="00A5047E">
        <w:rPr>
          <w:rFonts w:cs="BookAntiqua"/>
          <w:sz w:val="24"/>
          <w:szCs w:val="24"/>
        </w:rPr>
        <w:t>Ragazz</w:t>
      </w:r>
      <w:r>
        <w:rPr>
          <w:rFonts w:cs="BookAntiqua"/>
          <w:sz w:val="24"/>
          <w:szCs w:val="24"/>
        </w:rPr>
        <w:t>e</w:t>
      </w:r>
      <w:r w:rsidRPr="00A5047E">
        <w:rPr>
          <w:rFonts w:cs="BookAntiqua"/>
          <w:sz w:val="24"/>
          <w:szCs w:val="24"/>
        </w:rPr>
        <w:t xml:space="preserve"> madre</w:t>
      </w:r>
      <w:r>
        <w:rPr>
          <w:rFonts w:cs="BookAntiqua"/>
          <w:sz w:val="24"/>
          <w:szCs w:val="24"/>
        </w:rPr>
        <w:t xml:space="preserve"> </w:t>
      </w:r>
      <w:r w:rsidRPr="00A5047E">
        <w:rPr>
          <w:rFonts w:cs="BookAntiqua"/>
          <w:sz w:val="24"/>
          <w:szCs w:val="24"/>
        </w:rPr>
        <w:t xml:space="preserve"> con figli a carico</w:t>
      </w:r>
    </w:p>
    <w:p w:rsidR="00061E28" w:rsidRPr="00A5047E" w:rsidRDefault="00061E28" w:rsidP="00EF00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 xml:space="preserve">Soggetti  con figlio a carico </w:t>
      </w:r>
      <w:r w:rsidRPr="00A5047E">
        <w:rPr>
          <w:rFonts w:cs="BookAntiqua"/>
          <w:sz w:val="24"/>
          <w:szCs w:val="24"/>
        </w:rPr>
        <w:t>separate e/o divorziate e vedove</w:t>
      </w:r>
      <w:r>
        <w:rPr>
          <w:rFonts w:cs="BookAntiqua"/>
          <w:sz w:val="24"/>
          <w:szCs w:val="24"/>
        </w:rPr>
        <w:t>/i</w:t>
      </w:r>
      <w:r w:rsidRPr="00A5047E">
        <w:rPr>
          <w:rFonts w:cs="BookAntiqua"/>
          <w:sz w:val="24"/>
          <w:szCs w:val="24"/>
        </w:rPr>
        <w:t xml:space="preserve"> con figli a carico</w:t>
      </w:r>
    </w:p>
    <w:p w:rsidR="00061E28" w:rsidRPr="00A5047E" w:rsidRDefault="00061E28" w:rsidP="00EF00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 xml:space="preserve">Soggetti </w:t>
      </w:r>
      <w:r w:rsidRPr="00A5047E">
        <w:rPr>
          <w:rFonts w:cs="BookAntiqua"/>
          <w:sz w:val="24"/>
          <w:szCs w:val="24"/>
        </w:rPr>
        <w:t xml:space="preserve"> con coniuge disoccupato e con figli a carico</w:t>
      </w:r>
    </w:p>
    <w:p w:rsidR="00061E28" w:rsidRPr="00A5047E" w:rsidRDefault="00061E28" w:rsidP="00EF00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 xml:space="preserve">Soggetti </w:t>
      </w:r>
      <w:r w:rsidRPr="00A5047E">
        <w:rPr>
          <w:rFonts w:cs="BookAntiqua"/>
          <w:sz w:val="24"/>
          <w:szCs w:val="24"/>
        </w:rPr>
        <w:t xml:space="preserve"> in stato di inoccupazione o disoccupazione che versano in gravi difficoltà anche temporanee (comprovate da apposita documentazione)</w:t>
      </w:r>
    </w:p>
    <w:p w:rsidR="00061E28" w:rsidRPr="00A5047E" w:rsidRDefault="00061E28" w:rsidP="00EF00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>
        <w:rPr>
          <w:rFonts w:cs="BookAntiqua"/>
          <w:sz w:val="24"/>
          <w:szCs w:val="24"/>
        </w:rPr>
        <w:t xml:space="preserve">Soggetti </w:t>
      </w:r>
      <w:r w:rsidRPr="00A5047E">
        <w:rPr>
          <w:rFonts w:cs="BookAntiqua"/>
          <w:sz w:val="24"/>
          <w:szCs w:val="24"/>
        </w:rPr>
        <w:t xml:space="preserve"> con esperienza nel settore</w:t>
      </w:r>
    </w:p>
    <w:p w:rsidR="00061E28" w:rsidRPr="00A5047E" w:rsidRDefault="00061E28" w:rsidP="00EF00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 w:rsidRPr="00A5047E">
        <w:rPr>
          <w:rFonts w:cs="BookAntiqua"/>
          <w:sz w:val="24"/>
          <w:szCs w:val="24"/>
        </w:rPr>
        <w:t>Indicatore ISEE pari ad € 0,00</w:t>
      </w:r>
    </w:p>
    <w:p w:rsidR="00061E28" w:rsidRPr="00A5047E" w:rsidRDefault="00061E28" w:rsidP="00EF00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 w:rsidRPr="00A5047E">
        <w:rPr>
          <w:rFonts w:cs="BookAntiqua"/>
          <w:sz w:val="24"/>
          <w:szCs w:val="24"/>
        </w:rPr>
        <w:t>Indicatore ISEE compreso tra € 0,01 ed € 3000,00</w:t>
      </w:r>
    </w:p>
    <w:p w:rsidR="00061E28" w:rsidRPr="00A5047E" w:rsidRDefault="00061E28" w:rsidP="00EF00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BookAntiqua"/>
          <w:sz w:val="24"/>
          <w:szCs w:val="24"/>
        </w:rPr>
      </w:pPr>
      <w:r w:rsidRPr="00A5047E">
        <w:rPr>
          <w:rFonts w:cs="BookAntiqua"/>
          <w:sz w:val="24"/>
          <w:szCs w:val="24"/>
        </w:rPr>
        <w:t>Indicatore ISEE compreso tra € 3000,01 ed € 5000,00</w:t>
      </w:r>
    </w:p>
    <w:p w:rsidR="00061E28" w:rsidRPr="00A5047E" w:rsidRDefault="00061E28" w:rsidP="00DE3C52">
      <w:pPr>
        <w:autoSpaceDE w:val="0"/>
        <w:autoSpaceDN w:val="0"/>
        <w:adjustRightInd w:val="0"/>
        <w:spacing w:after="0" w:line="240" w:lineRule="auto"/>
        <w:ind w:left="284"/>
        <w:outlineLvl w:val="0"/>
        <w:rPr>
          <w:rFonts w:cs="BookAntiqua"/>
          <w:sz w:val="24"/>
          <w:szCs w:val="24"/>
        </w:rPr>
      </w:pPr>
      <w:r w:rsidRPr="00A5047E">
        <w:rPr>
          <w:rFonts w:cs="BookAntiqua"/>
          <w:sz w:val="24"/>
          <w:szCs w:val="24"/>
        </w:rPr>
        <w:t>NUMERO DEI FIGLI A CARICO:_______</w:t>
      </w:r>
    </w:p>
    <w:p w:rsidR="00061E28" w:rsidRPr="00A5047E" w:rsidRDefault="00061E28" w:rsidP="00EF0097">
      <w:pPr>
        <w:autoSpaceDE w:val="0"/>
        <w:autoSpaceDN w:val="0"/>
        <w:adjustRightInd w:val="0"/>
        <w:spacing w:after="0" w:line="240" w:lineRule="auto"/>
        <w:ind w:left="284"/>
        <w:rPr>
          <w:rFonts w:cs="BookAntiqua"/>
          <w:sz w:val="24"/>
          <w:szCs w:val="24"/>
        </w:rPr>
      </w:pPr>
      <w:r w:rsidRPr="00A5047E">
        <w:rPr>
          <w:rFonts w:cs="BookAntiqua"/>
          <w:sz w:val="24"/>
          <w:szCs w:val="24"/>
        </w:rPr>
        <w:t>note:______________________________________________________________________________________________________________________________________________________</w:t>
      </w:r>
    </w:p>
    <w:p w:rsidR="00061E28" w:rsidRDefault="00061E28" w:rsidP="002330C2">
      <w:pPr>
        <w:spacing w:after="0" w:line="240" w:lineRule="auto"/>
        <w:jc w:val="both"/>
        <w:rPr>
          <w:sz w:val="24"/>
          <w:szCs w:val="24"/>
        </w:rPr>
      </w:pPr>
    </w:p>
    <w:p w:rsidR="00061E28" w:rsidRPr="003B3FDD" w:rsidRDefault="00061E28" w:rsidP="002330C2">
      <w:pPr>
        <w:spacing w:after="0" w:line="240" w:lineRule="auto"/>
        <w:jc w:val="both"/>
        <w:rPr>
          <w:sz w:val="24"/>
          <w:szCs w:val="24"/>
        </w:rPr>
      </w:pPr>
      <w:r w:rsidRPr="003B3FDD">
        <w:rPr>
          <w:sz w:val="24"/>
          <w:szCs w:val="24"/>
        </w:rPr>
        <w:t>Dichia</w:t>
      </w:r>
      <w:r>
        <w:rPr>
          <w:sz w:val="24"/>
          <w:szCs w:val="24"/>
        </w:rPr>
        <w:t>ra, altresì, di essere informata</w:t>
      </w:r>
      <w:r w:rsidRPr="003B3FDD">
        <w:rPr>
          <w:sz w:val="24"/>
          <w:szCs w:val="24"/>
        </w:rPr>
        <w:t xml:space="preserve">, ai sensi e per gli effetti di cui all'art. 13 del D.Lgs. 196/2003 che i dati personali raccolti saranno trattati, anche con strumenti informatici, esclusivamente nell'ambito del procedimento per il quale la presente dichiarazione viene resa. </w:t>
      </w:r>
    </w:p>
    <w:p w:rsidR="00061E28" w:rsidRDefault="00061E28" w:rsidP="00EF0097">
      <w:pPr>
        <w:autoSpaceDE w:val="0"/>
        <w:autoSpaceDN w:val="0"/>
        <w:adjustRightInd w:val="0"/>
        <w:spacing w:after="0" w:line="240" w:lineRule="auto"/>
        <w:ind w:left="284"/>
        <w:rPr>
          <w:sz w:val="24"/>
          <w:szCs w:val="24"/>
        </w:rPr>
      </w:pPr>
    </w:p>
    <w:p w:rsidR="00061E28" w:rsidRPr="00A5047E" w:rsidRDefault="00061E28" w:rsidP="00EF0097">
      <w:pPr>
        <w:autoSpaceDE w:val="0"/>
        <w:autoSpaceDN w:val="0"/>
        <w:adjustRightInd w:val="0"/>
        <w:spacing w:after="0" w:line="240" w:lineRule="auto"/>
        <w:ind w:left="284"/>
        <w:rPr>
          <w:rFonts w:cs="BookAntiqua"/>
          <w:sz w:val="24"/>
          <w:szCs w:val="24"/>
        </w:rPr>
      </w:pPr>
      <w:r w:rsidRPr="00A5047E">
        <w:rPr>
          <w:rFonts w:cs="BookAntiqua"/>
          <w:sz w:val="24"/>
          <w:szCs w:val="24"/>
        </w:rPr>
        <w:t>Si allega alla presente domanda la seguente documentazione:</w:t>
      </w:r>
    </w:p>
    <w:p w:rsidR="00061E28" w:rsidRPr="00A5047E" w:rsidRDefault="00061E28" w:rsidP="00EF0097">
      <w:pPr>
        <w:autoSpaceDE w:val="0"/>
        <w:autoSpaceDN w:val="0"/>
        <w:adjustRightInd w:val="0"/>
        <w:spacing w:after="0" w:line="240" w:lineRule="auto"/>
        <w:ind w:left="284"/>
        <w:rPr>
          <w:rFonts w:cs="BookAntiqua"/>
          <w:sz w:val="24"/>
          <w:szCs w:val="24"/>
        </w:rPr>
      </w:pPr>
    </w:p>
    <w:p w:rsidR="00061E28" w:rsidRPr="00A5047E" w:rsidRDefault="00061E28" w:rsidP="001F3C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047E">
        <w:rPr>
          <w:sz w:val="24"/>
          <w:szCs w:val="24"/>
        </w:rPr>
        <w:t>Documento comprovante la separazione giudiziale e/o di fatto;</w:t>
      </w:r>
    </w:p>
    <w:p w:rsidR="00061E28" w:rsidRPr="00A5047E" w:rsidRDefault="00061E28" w:rsidP="001F3C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047E">
        <w:rPr>
          <w:sz w:val="24"/>
          <w:szCs w:val="24"/>
        </w:rPr>
        <w:t>Documento comprovante lo stato di detenzione del marito;</w:t>
      </w:r>
    </w:p>
    <w:p w:rsidR="00061E28" w:rsidRPr="00A5047E" w:rsidRDefault="00061E28" w:rsidP="001F3C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047E">
        <w:rPr>
          <w:sz w:val="24"/>
          <w:szCs w:val="24"/>
        </w:rPr>
        <w:t>Certificato di disoccupazione;</w:t>
      </w:r>
    </w:p>
    <w:p w:rsidR="00061E28" w:rsidRPr="00A5047E" w:rsidRDefault="00061E28" w:rsidP="001F3C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047E">
        <w:rPr>
          <w:sz w:val="24"/>
          <w:szCs w:val="24"/>
        </w:rPr>
        <w:t>Dichiarazione ISE-ISEE relativa all’anno 2012;</w:t>
      </w:r>
    </w:p>
    <w:p w:rsidR="00061E28" w:rsidRPr="00A5047E" w:rsidRDefault="00061E28" w:rsidP="001F3C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047E">
        <w:rPr>
          <w:sz w:val="24"/>
          <w:szCs w:val="24"/>
        </w:rPr>
        <w:t xml:space="preserve">Documento attestante </w:t>
      </w:r>
      <w:r>
        <w:rPr>
          <w:sz w:val="24"/>
          <w:szCs w:val="24"/>
        </w:rPr>
        <w:t xml:space="preserve"> eventuale </w:t>
      </w:r>
      <w:r w:rsidRPr="00A5047E">
        <w:rPr>
          <w:sz w:val="24"/>
          <w:szCs w:val="24"/>
        </w:rPr>
        <w:t>esperienza maturata nel settore dell’assistenza domiciliare;</w:t>
      </w:r>
    </w:p>
    <w:p w:rsidR="00061E28" w:rsidRPr="00A5047E" w:rsidRDefault="00061E28" w:rsidP="001F3C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Autocertificazione </w:t>
      </w:r>
      <w:r w:rsidRPr="00A5047E">
        <w:rPr>
          <w:sz w:val="24"/>
          <w:szCs w:val="24"/>
        </w:rPr>
        <w:t>S</w:t>
      </w:r>
      <w:r>
        <w:rPr>
          <w:sz w:val="24"/>
          <w:szCs w:val="24"/>
        </w:rPr>
        <w:t xml:space="preserve">ituazione </w:t>
      </w:r>
      <w:r w:rsidRPr="00A5047E">
        <w:rPr>
          <w:sz w:val="24"/>
          <w:szCs w:val="24"/>
        </w:rPr>
        <w:t xml:space="preserve"> di famiglia;</w:t>
      </w:r>
    </w:p>
    <w:p w:rsidR="00061E28" w:rsidRPr="00A5047E" w:rsidRDefault="00061E28" w:rsidP="001F3C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047E">
        <w:rPr>
          <w:sz w:val="24"/>
          <w:szCs w:val="24"/>
        </w:rPr>
        <w:t>Altra documentazione utile;</w:t>
      </w:r>
    </w:p>
    <w:p w:rsidR="00061E28" w:rsidRPr="00A5047E" w:rsidRDefault="00061E28" w:rsidP="001F3C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5047E">
        <w:rPr>
          <w:sz w:val="24"/>
          <w:szCs w:val="24"/>
        </w:rPr>
        <w:t>Copia del documento di identità o altro documento di riconoscimento equipollente, secondo la normativa vigente, in corso di validità.</w:t>
      </w:r>
    </w:p>
    <w:p w:rsidR="00061E28" w:rsidRPr="00A5047E" w:rsidRDefault="00061E28" w:rsidP="00592EF4">
      <w:pPr>
        <w:autoSpaceDE w:val="0"/>
        <w:autoSpaceDN w:val="0"/>
        <w:adjustRightInd w:val="0"/>
        <w:spacing w:after="0" w:line="240" w:lineRule="auto"/>
        <w:ind w:left="360"/>
        <w:rPr>
          <w:sz w:val="24"/>
          <w:szCs w:val="24"/>
        </w:rPr>
      </w:pPr>
    </w:p>
    <w:p w:rsidR="00061E28" w:rsidRDefault="00061E28" w:rsidP="00592EF4">
      <w:pPr>
        <w:autoSpaceDE w:val="0"/>
        <w:autoSpaceDN w:val="0"/>
        <w:adjustRightInd w:val="0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Li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Firma</w:t>
      </w:r>
    </w:p>
    <w:sectPr w:rsidR="00061E28" w:rsidSect="00592EF4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E28" w:rsidRDefault="00061E28" w:rsidP="003562D7">
      <w:pPr>
        <w:spacing w:after="0" w:line="240" w:lineRule="auto"/>
      </w:pPr>
      <w:r>
        <w:separator/>
      </w:r>
    </w:p>
  </w:endnote>
  <w:endnote w:type="continuationSeparator" w:id="0">
    <w:p w:rsidR="00061E28" w:rsidRDefault="00061E28" w:rsidP="00356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E28" w:rsidRDefault="00061E28" w:rsidP="003562D7">
      <w:pPr>
        <w:spacing w:after="0" w:line="240" w:lineRule="auto"/>
      </w:pPr>
      <w:r>
        <w:separator/>
      </w:r>
    </w:p>
  </w:footnote>
  <w:footnote w:type="continuationSeparator" w:id="0">
    <w:p w:rsidR="00061E28" w:rsidRDefault="00061E28" w:rsidP="00356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3154A"/>
    <w:multiLevelType w:val="hybridMultilevel"/>
    <w:tmpl w:val="E1844026"/>
    <w:lvl w:ilvl="0" w:tplc="553445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8E74C6"/>
    <w:multiLevelType w:val="hybridMultilevel"/>
    <w:tmpl w:val="2ABCE6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8D0837"/>
    <w:multiLevelType w:val="hybridMultilevel"/>
    <w:tmpl w:val="916ED1D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E913E2B"/>
    <w:multiLevelType w:val="hybridMultilevel"/>
    <w:tmpl w:val="7C646A90"/>
    <w:lvl w:ilvl="0" w:tplc="55344530">
      <w:start w:val="1"/>
      <w:numFmt w:val="bullet"/>
      <w:lvlText w:val="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62A7F58"/>
    <w:multiLevelType w:val="hybridMultilevel"/>
    <w:tmpl w:val="4E20B426"/>
    <w:lvl w:ilvl="0" w:tplc="55344530">
      <w:start w:val="1"/>
      <w:numFmt w:val="bullet"/>
      <w:lvlText w:val="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572A18"/>
    <w:multiLevelType w:val="hybridMultilevel"/>
    <w:tmpl w:val="0ADE5670"/>
    <w:lvl w:ilvl="0" w:tplc="55344530">
      <w:start w:val="1"/>
      <w:numFmt w:val="bullet"/>
      <w:lvlText w:val="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66E"/>
    <w:rsid w:val="00061E28"/>
    <w:rsid w:val="000803C7"/>
    <w:rsid w:val="000D2573"/>
    <w:rsid w:val="000F1BCA"/>
    <w:rsid w:val="001D7E6C"/>
    <w:rsid w:val="001F3CD9"/>
    <w:rsid w:val="0020254B"/>
    <w:rsid w:val="00232E28"/>
    <w:rsid w:val="002330C2"/>
    <w:rsid w:val="002C5D6E"/>
    <w:rsid w:val="00340583"/>
    <w:rsid w:val="003562D7"/>
    <w:rsid w:val="00394795"/>
    <w:rsid w:val="003B1FE9"/>
    <w:rsid w:val="003B3FDD"/>
    <w:rsid w:val="003F4069"/>
    <w:rsid w:val="0044454A"/>
    <w:rsid w:val="004540A9"/>
    <w:rsid w:val="004552AE"/>
    <w:rsid w:val="00467360"/>
    <w:rsid w:val="00504594"/>
    <w:rsid w:val="00526868"/>
    <w:rsid w:val="00592EF4"/>
    <w:rsid w:val="005D1F4B"/>
    <w:rsid w:val="005D39F6"/>
    <w:rsid w:val="00644C9C"/>
    <w:rsid w:val="006F1874"/>
    <w:rsid w:val="00703733"/>
    <w:rsid w:val="007A4F94"/>
    <w:rsid w:val="007C366E"/>
    <w:rsid w:val="007C56B0"/>
    <w:rsid w:val="0080779E"/>
    <w:rsid w:val="008451F3"/>
    <w:rsid w:val="00846A5E"/>
    <w:rsid w:val="0088393C"/>
    <w:rsid w:val="00974E24"/>
    <w:rsid w:val="00985B4C"/>
    <w:rsid w:val="00A27AF5"/>
    <w:rsid w:val="00A5047E"/>
    <w:rsid w:val="00B1005E"/>
    <w:rsid w:val="00B37093"/>
    <w:rsid w:val="00BA0223"/>
    <w:rsid w:val="00C7384C"/>
    <w:rsid w:val="00C86937"/>
    <w:rsid w:val="00CE0BB2"/>
    <w:rsid w:val="00D86793"/>
    <w:rsid w:val="00D900D2"/>
    <w:rsid w:val="00DE3C52"/>
    <w:rsid w:val="00E260F7"/>
    <w:rsid w:val="00E50E3D"/>
    <w:rsid w:val="00E51892"/>
    <w:rsid w:val="00E621F6"/>
    <w:rsid w:val="00E73661"/>
    <w:rsid w:val="00E80B55"/>
    <w:rsid w:val="00EF0097"/>
    <w:rsid w:val="00FC60D6"/>
    <w:rsid w:val="00FD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0F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0097"/>
    <w:pPr>
      <w:ind w:left="720"/>
      <w:contextualSpacing/>
    </w:pPr>
    <w:rPr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3562D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562D7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562D7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DE3C5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26868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343</Words>
  <Characters>1959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AVVISO DI SELEZIONE PER L'INDIVIDUAZIONE DI DONNE PER ATTIVITA' DI ASSISTENZA AD ANZIANI E PERSONE NON AUTOSUFFICIENTI</dc:title>
  <dc:subject/>
  <dc:creator>Utente</dc:creator>
  <cp:keywords/>
  <dc:description/>
  <cp:lastModifiedBy>PC 07</cp:lastModifiedBy>
  <cp:revision>2</cp:revision>
  <cp:lastPrinted>2014-02-18T11:07:00Z</cp:lastPrinted>
  <dcterms:created xsi:type="dcterms:W3CDTF">2014-02-26T11:29:00Z</dcterms:created>
  <dcterms:modified xsi:type="dcterms:W3CDTF">2014-02-26T11:29:00Z</dcterms:modified>
</cp:coreProperties>
</file>